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3A2" w:rsidRPr="00FD3B3D" w:rsidRDefault="007473A2" w:rsidP="00FD3B3D">
      <w:pPr>
        <w:pStyle w:val="NoSpacing"/>
        <w:rPr>
          <w:rFonts w:ascii="Comic Sans MS" w:hAnsi="Comic Sans MS"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 xml:space="preserve">Okulun Adı        : </w:t>
      </w:r>
    </w:p>
    <w:p w:rsidR="007473A2" w:rsidRPr="009B1798" w:rsidRDefault="007473A2" w:rsidP="00FD3B3D">
      <w:pPr>
        <w:pStyle w:val="NoSpacing"/>
        <w:rPr>
          <w:rFonts w:ascii="Comic Sans MS" w:hAnsi="Comic Sans MS"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 xml:space="preserve">Tarih                 : 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9B1798">
        <w:rPr>
          <w:rFonts w:ascii="Comic Sans MS" w:hAnsi="Comic Sans MS"/>
          <w:sz w:val="20"/>
          <w:szCs w:val="20"/>
        </w:rPr>
        <w:t>17.11.2016</w:t>
      </w:r>
    </w:p>
    <w:p w:rsidR="007473A2" w:rsidRPr="00FD3B3D" w:rsidRDefault="007473A2" w:rsidP="00FD3B3D">
      <w:pPr>
        <w:pStyle w:val="NoSpacing"/>
        <w:rPr>
          <w:rFonts w:ascii="Comic Sans MS" w:hAnsi="Comic Sans MS"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 xml:space="preserve">Yaş Grubu (Ay)  : 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7473A2" w:rsidRPr="00FD3B3D" w:rsidRDefault="007473A2" w:rsidP="00FD3B3D">
      <w:pPr>
        <w:pStyle w:val="NoSpacing"/>
        <w:rPr>
          <w:rFonts w:ascii="Comic Sans MS" w:hAnsi="Comic Sans MS"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 xml:space="preserve">Öğretmen Adı   : </w:t>
      </w:r>
    </w:p>
    <w:p w:rsidR="007473A2" w:rsidRDefault="007473A2" w:rsidP="00BC38D8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7473A2" w:rsidRDefault="007473A2" w:rsidP="00BC38D8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7473A2" w:rsidRPr="00FD3B3D" w:rsidRDefault="007473A2" w:rsidP="00BC38D8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b/>
          <w:sz w:val="20"/>
          <w:szCs w:val="20"/>
        </w:rPr>
        <w:t>EĞİTİM AKIŞI</w:t>
      </w:r>
    </w:p>
    <w:p w:rsidR="007473A2" w:rsidRDefault="007473A2" w:rsidP="00FD3B3D">
      <w:pPr>
        <w:pStyle w:val="NoSpacing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b/>
          <w:sz w:val="20"/>
          <w:szCs w:val="20"/>
        </w:rPr>
        <w:t>Güne Başlama Zamanı</w:t>
      </w:r>
    </w:p>
    <w:p w:rsidR="007473A2" w:rsidRPr="00FD3B3D" w:rsidRDefault="007473A2" w:rsidP="0003561E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930295">
        <w:rPr>
          <w:rFonts w:ascii="Comic Sans MS" w:hAnsi="Comic Sans MS"/>
          <w:sz w:val="20"/>
          <w:szCs w:val="20"/>
        </w:rPr>
        <w:t>Çocuklar güler yüzle karşılanır. Aileleriyle nasıl vakit geçirdikleriyle ilgili sohbet edilir. Çocuklara hangi</w:t>
      </w:r>
      <w:r w:rsidRPr="00FD3B3D">
        <w:rPr>
          <w:rFonts w:ascii="Comic Sans MS" w:hAnsi="Comic Sans MS"/>
          <w:sz w:val="20"/>
          <w:szCs w:val="20"/>
        </w:rPr>
        <w:t xml:space="preserve"> öğrenme merkezine geçecekleri sorulup kararsız olanlara rehberlik edilir.</w:t>
      </w:r>
    </w:p>
    <w:p w:rsidR="007473A2" w:rsidRDefault="007473A2" w:rsidP="0003561E">
      <w:pPr>
        <w:pStyle w:val="NoSpacing"/>
        <w:jc w:val="both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b/>
          <w:sz w:val="20"/>
          <w:szCs w:val="20"/>
        </w:rPr>
        <w:t>Oyun Zamanı</w:t>
      </w:r>
    </w:p>
    <w:p w:rsidR="007473A2" w:rsidRPr="00FD3B3D" w:rsidRDefault="007473A2" w:rsidP="0003561E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>Çocukların merkeze eklenen y</w:t>
      </w:r>
      <w:r>
        <w:rPr>
          <w:rFonts w:ascii="Comic Sans MS" w:hAnsi="Comic Sans MS"/>
          <w:sz w:val="20"/>
          <w:szCs w:val="20"/>
        </w:rPr>
        <w:t>eni materyalleri kullanarak öz</w:t>
      </w:r>
      <w:r w:rsidRPr="00FD3B3D">
        <w:rPr>
          <w:rFonts w:ascii="Comic Sans MS" w:hAnsi="Comic Sans MS"/>
          <w:sz w:val="20"/>
          <w:szCs w:val="20"/>
        </w:rPr>
        <w:t>gün oyunlar kurmasına fırsat verilir. Oyun zamanı bitiminde sınıf hep birlikte toplanır. Tuvalet ve temizlik ihtiyaçlarını gideren çocuklar kahvaltıya geçmek için sıra olurlar.</w:t>
      </w:r>
    </w:p>
    <w:p w:rsidR="007473A2" w:rsidRPr="00FD3B3D" w:rsidRDefault="007473A2" w:rsidP="0003561E">
      <w:pPr>
        <w:pStyle w:val="NoSpacing"/>
        <w:jc w:val="both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b/>
          <w:sz w:val="20"/>
          <w:szCs w:val="20"/>
        </w:rPr>
        <w:t>Kahvaltı - Temizlik</w:t>
      </w:r>
    </w:p>
    <w:p w:rsidR="007473A2" w:rsidRPr="00FD3B3D" w:rsidRDefault="007473A2" w:rsidP="00FD3B3D">
      <w:pPr>
        <w:pStyle w:val="NoSpacing"/>
        <w:rPr>
          <w:rFonts w:ascii="Comic Sans MS" w:hAnsi="Comic Sans MS"/>
          <w:sz w:val="20"/>
          <w:szCs w:val="20"/>
        </w:rPr>
      </w:pPr>
    </w:p>
    <w:p w:rsidR="007473A2" w:rsidRPr="00FD3B3D" w:rsidRDefault="007473A2" w:rsidP="00FD3B3D">
      <w:pPr>
        <w:pStyle w:val="NoSpacing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b/>
          <w:sz w:val="20"/>
          <w:szCs w:val="20"/>
        </w:rPr>
        <w:t>Etkinlik Zamanı</w:t>
      </w:r>
    </w:p>
    <w:p w:rsidR="007473A2" w:rsidRPr="00FD3B3D" w:rsidRDefault="007473A2" w:rsidP="00FD3B3D">
      <w:pPr>
        <w:pStyle w:val="NoSpacing"/>
        <w:rPr>
          <w:rFonts w:ascii="Comic Sans MS" w:hAnsi="Comic Sans MS"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 xml:space="preserve"> “</w:t>
      </w:r>
      <w:r>
        <w:rPr>
          <w:rFonts w:ascii="Comic Sans MS" w:hAnsi="Comic Sans MS"/>
          <w:sz w:val="20"/>
          <w:szCs w:val="20"/>
        </w:rPr>
        <w:t xml:space="preserve"> KAR TANESİ  ” isimli Türkçe Dil – Oyun </w:t>
      </w:r>
      <w:r w:rsidRPr="00FD3B3D">
        <w:rPr>
          <w:rFonts w:ascii="Comic Sans MS" w:hAnsi="Comic Sans MS"/>
          <w:sz w:val="20"/>
          <w:szCs w:val="20"/>
        </w:rPr>
        <w:t>etkinliği</w:t>
      </w:r>
    </w:p>
    <w:p w:rsidR="007473A2" w:rsidRPr="00FD3B3D" w:rsidRDefault="007473A2" w:rsidP="00FD3B3D">
      <w:pPr>
        <w:pStyle w:val="NoSpacing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b/>
          <w:sz w:val="20"/>
          <w:szCs w:val="20"/>
        </w:rPr>
        <w:t>Günü Değerlendirme Zamanı</w:t>
      </w:r>
    </w:p>
    <w:p w:rsidR="007473A2" w:rsidRPr="00BC38D8" w:rsidRDefault="007473A2" w:rsidP="00FD3B3D">
      <w:pPr>
        <w:pStyle w:val="NoSpacing"/>
        <w:rPr>
          <w:rFonts w:ascii="Comic Sans MS" w:hAnsi="Comic Sans MS"/>
          <w:sz w:val="20"/>
          <w:szCs w:val="20"/>
        </w:rPr>
      </w:pPr>
      <w:r w:rsidRPr="00BC38D8">
        <w:rPr>
          <w:rFonts w:ascii="Comic Sans MS" w:hAnsi="Comic Sans MS"/>
          <w:sz w:val="20"/>
          <w:szCs w:val="20"/>
        </w:rPr>
        <w:t>*</w:t>
      </w:r>
    </w:p>
    <w:p w:rsidR="007473A2" w:rsidRPr="00BC38D8" w:rsidRDefault="007473A2" w:rsidP="00FD3B3D">
      <w:pPr>
        <w:pStyle w:val="NoSpacing"/>
        <w:rPr>
          <w:rFonts w:ascii="Comic Sans MS" w:hAnsi="Comic Sans MS"/>
          <w:sz w:val="20"/>
          <w:szCs w:val="20"/>
        </w:rPr>
      </w:pPr>
      <w:r w:rsidRPr="00BC38D8">
        <w:rPr>
          <w:rFonts w:ascii="Comic Sans MS" w:hAnsi="Comic Sans MS"/>
          <w:sz w:val="20"/>
          <w:szCs w:val="20"/>
        </w:rPr>
        <w:t>*</w:t>
      </w:r>
    </w:p>
    <w:p w:rsidR="007473A2" w:rsidRPr="00BC38D8" w:rsidRDefault="007473A2" w:rsidP="00FD3B3D">
      <w:pPr>
        <w:pStyle w:val="NoSpacing"/>
        <w:rPr>
          <w:rFonts w:ascii="Comic Sans MS" w:hAnsi="Comic Sans MS"/>
          <w:sz w:val="20"/>
          <w:szCs w:val="20"/>
        </w:rPr>
      </w:pPr>
      <w:r w:rsidRPr="00BC38D8">
        <w:rPr>
          <w:rFonts w:ascii="Comic Sans MS" w:hAnsi="Comic Sans MS"/>
          <w:sz w:val="20"/>
          <w:szCs w:val="20"/>
        </w:rPr>
        <w:t>*</w:t>
      </w:r>
    </w:p>
    <w:p w:rsidR="007473A2" w:rsidRPr="00FD3B3D" w:rsidRDefault="007473A2" w:rsidP="00FD3B3D">
      <w:pPr>
        <w:pStyle w:val="NoSpacing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b/>
          <w:sz w:val="20"/>
          <w:szCs w:val="20"/>
        </w:rPr>
        <w:t>Eve gidi</w:t>
      </w:r>
      <w:r w:rsidRPr="00FD3B3D">
        <w:rPr>
          <w:rFonts w:ascii="Comic Sans MS" w:hAnsi="Comic Sans MS" w:cs="Calibri"/>
          <w:b/>
          <w:sz w:val="20"/>
          <w:szCs w:val="20"/>
        </w:rPr>
        <w:t>ş</w:t>
      </w:r>
    </w:p>
    <w:p w:rsidR="007473A2" w:rsidRDefault="007473A2" w:rsidP="00FD3B3D">
      <w:pPr>
        <w:pStyle w:val="NoSpacing"/>
        <w:rPr>
          <w:rFonts w:ascii="Comic Sans MS" w:hAnsi="Comic Sans MS"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>Hazırlıklar tamam</w:t>
      </w:r>
      <w:r>
        <w:rPr>
          <w:rFonts w:ascii="Comic Sans MS" w:hAnsi="Comic Sans MS"/>
          <w:sz w:val="20"/>
          <w:szCs w:val="20"/>
        </w:rPr>
        <w:t>lanır ve çocuklarla vedalaşıp ayrılır</w:t>
      </w:r>
    </w:p>
    <w:p w:rsidR="007473A2" w:rsidRPr="00FD3B3D" w:rsidRDefault="007473A2" w:rsidP="00FD3B3D">
      <w:pPr>
        <w:pStyle w:val="NoSpacing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b/>
          <w:sz w:val="20"/>
          <w:szCs w:val="20"/>
        </w:rPr>
        <w:t>Genel değerlendirme</w:t>
      </w:r>
    </w:p>
    <w:p w:rsidR="007473A2" w:rsidRDefault="007473A2" w:rsidP="00BC38D8">
      <w:pPr>
        <w:pStyle w:val="NoSpacing"/>
      </w:pPr>
      <w:r>
        <w:t>*</w:t>
      </w:r>
    </w:p>
    <w:p w:rsidR="007473A2" w:rsidRDefault="007473A2" w:rsidP="00BC38D8">
      <w:pPr>
        <w:pStyle w:val="NoSpacing"/>
      </w:pPr>
      <w:r>
        <w:t>*</w:t>
      </w:r>
    </w:p>
    <w:p w:rsidR="007473A2" w:rsidRDefault="007473A2" w:rsidP="00BC38D8">
      <w:pPr>
        <w:pStyle w:val="NoSpacing"/>
      </w:pPr>
      <w:r>
        <w:t>*</w:t>
      </w:r>
    </w:p>
    <w:p w:rsidR="007473A2" w:rsidRDefault="007473A2" w:rsidP="00BC38D8">
      <w:pPr>
        <w:pStyle w:val="NoSpacing"/>
      </w:pPr>
    </w:p>
    <w:p w:rsidR="007473A2" w:rsidRDefault="007473A2" w:rsidP="00BC38D8">
      <w:pPr>
        <w:pStyle w:val="NoSpacing"/>
      </w:pPr>
    </w:p>
    <w:p w:rsidR="007473A2" w:rsidRDefault="007473A2" w:rsidP="00BC38D8">
      <w:pPr>
        <w:pStyle w:val="NoSpacing"/>
      </w:pPr>
    </w:p>
    <w:p w:rsidR="007473A2" w:rsidRDefault="007473A2" w:rsidP="00BC38D8">
      <w:pPr>
        <w:pStyle w:val="NoSpacing"/>
      </w:pPr>
    </w:p>
    <w:p w:rsidR="007473A2" w:rsidRDefault="007473A2" w:rsidP="00BC38D8">
      <w:pPr>
        <w:pStyle w:val="NoSpacing"/>
      </w:pPr>
    </w:p>
    <w:p w:rsidR="007473A2" w:rsidRPr="00FD3B3D" w:rsidRDefault="007473A2" w:rsidP="00225056">
      <w:pPr>
        <w:pStyle w:val="Subtitle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b/>
          <w:sz w:val="20"/>
          <w:szCs w:val="20"/>
        </w:rPr>
        <w:t>ETKİNLİK PLANI</w:t>
      </w:r>
    </w:p>
    <w:p w:rsidR="007473A2" w:rsidRPr="00FD3B3D" w:rsidRDefault="007473A2" w:rsidP="00577EBE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KAR RANESİ</w:t>
      </w:r>
    </w:p>
    <w:p w:rsidR="007473A2" w:rsidRPr="00FD3B3D" w:rsidRDefault="007473A2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FD3B3D">
        <w:rPr>
          <w:rFonts w:ascii="Comic Sans MS" w:hAnsi="Comic Sans MS"/>
          <w:b/>
          <w:bCs/>
          <w:sz w:val="20"/>
          <w:szCs w:val="20"/>
        </w:rPr>
        <w:t xml:space="preserve">Etkinlik Türü      : </w:t>
      </w:r>
      <w:r w:rsidRPr="006C11F1">
        <w:rPr>
          <w:rFonts w:ascii="Comic Sans MS" w:hAnsi="Comic Sans MS"/>
          <w:bCs/>
          <w:sz w:val="20"/>
          <w:szCs w:val="20"/>
        </w:rPr>
        <w:t>Türkçe Dil  etkinliği</w:t>
      </w:r>
      <w:r>
        <w:rPr>
          <w:rFonts w:ascii="Comic Sans MS" w:hAnsi="Comic Sans MS"/>
          <w:bCs/>
          <w:sz w:val="20"/>
          <w:szCs w:val="20"/>
        </w:rPr>
        <w:t xml:space="preserve"> </w:t>
      </w:r>
    </w:p>
    <w:p w:rsidR="007473A2" w:rsidRPr="00FD3B3D" w:rsidRDefault="007473A2" w:rsidP="00577EBE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FD3B3D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</w:p>
    <w:p w:rsidR="007473A2" w:rsidRPr="00FC690C" w:rsidRDefault="007473A2" w:rsidP="00EF1A06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5.5pt;margin-top:4.25pt;width:306.5pt;height:6in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">
            <v:textbox style="mso-next-textbox:#Text Box 2">
              <w:txbxContent>
                <w:p w:rsidR="007473A2" w:rsidRDefault="007473A2" w:rsidP="00742F31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D3B3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 VE GÖSTERGELERİ</w:t>
                  </w:r>
                </w:p>
                <w:p w:rsidR="007473A2" w:rsidRPr="00742F31" w:rsidRDefault="007473A2" w:rsidP="00742F31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42F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BİLİŞSEL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7473A2" w:rsidRPr="00742F31" w:rsidRDefault="007473A2" w:rsidP="00742F3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42F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2</w:t>
                  </w:r>
                  <w:r w:rsidRPr="00742F31">
                    <w:rPr>
                      <w:rFonts w:ascii="Comic Sans MS" w:hAnsi="Comic Sans MS"/>
                      <w:sz w:val="20"/>
                      <w:szCs w:val="20"/>
                    </w:rPr>
                    <w:t>:Nesne/durum/olayla ilgili tahminde bulunur.</w:t>
                  </w:r>
                </w:p>
                <w:p w:rsidR="007473A2" w:rsidRPr="00742F31" w:rsidRDefault="007473A2" w:rsidP="00742F3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42F31">
                    <w:rPr>
                      <w:rFonts w:ascii="Comic Sans MS" w:hAnsi="Comic Sans MS"/>
                      <w:sz w:val="20"/>
                      <w:szCs w:val="20"/>
                    </w:rPr>
                    <w:t>Göstergeleri:Nesne/durum/olayın ipuçlarını söyler.</w:t>
                  </w:r>
                </w:p>
                <w:p w:rsidR="007473A2" w:rsidRPr="00742F31" w:rsidRDefault="007473A2" w:rsidP="00742F3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42F31">
                    <w:rPr>
                      <w:rFonts w:ascii="Comic Sans MS" w:hAnsi="Comic Sans MS"/>
                      <w:sz w:val="20"/>
                      <w:szCs w:val="20"/>
                    </w:rPr>
                    <w:t>İpuçlarını birleştirerek tahminini söyler.</w:t>
                  </w:r>
                </w:p>
                <w:p w:rsidR="007473A2" w:rsidRPr="00742F31" w:rsidRDefault="007473A2" w:rsidP="00742F3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42F31">
                    <w:rPr>
                      <w:rFonts w:ascii="Comic Sans MS" w:hAnsi="Comic Sans MS"/>
                      <w:sz w:val="20"/>
                      <w:szCs w:val="20"/>
                    </w:rPr>
                    <w:t>Gerçek durumu inceler.</w:t>
                  </w:r>
                </w:p>
                <w:p w:rsidR="007473A2" w:rsidRDefault="007473A2" w:rsidP="00742F3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42F31">
                    <w:rPr>
                      <w:rFonts w:ascii="Comic Sans MS" w:hAnsi="Comic Sans MS"/>
                      <w:sz w:val="20"/>
                      <w:szCs w:val="20"/>
                    </w:rPr>
                    <w:t>Tahmini ile gerçek durumu karşılaştırır.</w:t>
                  </w:r>
                </w:p>
                <w:p w:rsidR="007473A2" w:rsidRPr="00225056" w:rsidRDefault="007473A2" w:rsidP="00225056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2505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5:</w:t>
                  </w:r>
                  <w:r w:rsidRPr="00225056">
                    <w:rPr>
                      <w:rFonts w:ascii="Comic Sans MS" w:hAnsi="Comic Sans MS"/>
                      <w:sz w:val="20"/>
                      <w:szCs w:val="20"/>
                    </w:rPr>
                    <w:t xml:space="preserve"> Nesne ya da varlıkları gözlemler.</w:t>
                  </w:r>
                </w:p>
                <w:p w:rsidR="007473A2" w:rsidRPr="00742F31" w:rsidRDefault="007473A2" w:rsidP="00742F3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25056"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Göstergeleri:Nesne/varlığın rengini söyler. </w:t>
                  </w:r>
                </w:p>
                <w:p w:rsidR="007473A2" w:rsidRPr="00742F31" w:rsidRDefault="007473A2" w:rsidP="00742F3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42F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17</w:t>
                  </w:r>
                  <w:r w:rsidRPr="00742F31">
                    <w:rPr>
                      <w:rFonts w:ascii="Comic Sans MS" w:hAnsi="Comic Sans MS"/>
                      <w:sz w:val="20"/>
                      <w:szCs w:val="20"/>
                    </w:rPr>
                    <w:t xml:space="preserve">: Neden-sonuç ilişkisi kurar. </w:t>
                  </w:r>
                </w:p>
                <w:p w:rsidR="007473A2" w:rsidRPr="00742F31" w:rsidRDefault="007473A2" w:rsidP="00742F3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42F31"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Göstergeleri:Bir olayın olası nedenlerini söyler. </w:t>
                  </w:r>
                </w:p>
                <w:p w:rsidR="007473A2" w:rsidRPr="00742F31" w:rsidRDefault="007473A2" w:rsidP="00742F3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42F31">
                    <w:rPr>
                      <w:rFonts w:ascii="Comic Sans MS" w:hAnsi="Comic Sans MS"/>
                      <w:sz w:val="20"/>
                      <w:szCs w:val="20"/>
                    </w:rPr>
                    <w:t>Bir olayın olası sonuçlarını söyler.</w:t>
                  </w:r>
                </w:p>
                <w:p w:rsidR="007473A2" w:rsidRPr="00225056" w:rsidRDefault="007473A2" w:rsidP="00225056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22505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DİL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  <w:r w:rsidRPr="0022505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</w:p>
                <w:p w:rsidR="007473A2" w:rsidRPr="00225056" w:rsidRDefault="007473A2" w:rsidP="00225056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2505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3</w:t>
                  </w:r>
                  <w:r w:rsidRPr="00225056">
                    <w:rPr>
                      <w:rFonts w:ascii="Comic Sans MS" w:hAnsi="Comic Sans MS"/>
                      <w:sz w:val="20"/>
                      <w:szCs w:val="20"/>
                    </w:rPr>
                    <w:t>: Söz dizimi kurallarına göre cümle kurar.</w:t>
                  </w:r>
                </w:p>
                <w:p w:rsidR="007473A2" w:rsidRPr="00225056" w:rsidRDefault="007473A2" w:rsidP="00225056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25056"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Göstergeleri:Düz cümle kurar. </w:t>
                  </w:r>
                </w:p>
                <w:p w:rsidR="007473A2" w:rsidRPr="00225056" w:rsidRDefault="007473A2" w:rsidP="00225056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25056">
                    <w:rPr>
                      <w:rFonts w:ascii="Comic Sans MS" w:hAnsi="Comic Sans MS"/>
                      <w:sz w:val="20"/>
                      <w:szCs w:val="20"/>
                    </w:rPr>
                    <w:t xml:space="preserve">Olumsuz cümle kurar. </w:t>
                  </w:r>
                </w:p>
                <w:p w:rsidR="007473A2" w:rsidRPr="00225056" w:rsidRDefault="007473A2" w:rsidP="00225056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25056">
                    <w:rPr>
                      <w:rFonts w:ascii="Comic Sans MS" w:hAnsi="Comic Sans MS"/>
                      <w:sz w:val="20"/>
                      <w:szCs w:val="20"/>
                    </w:rPr>
                    <w:t xml:space="preserve">Bileşik cümle kurar. </w:t>
                  </w:r>
                </w:p>
                <w:p w:rsidR="007473A2" w:rsidRPr="00225056" w:rsidRDefault="007473A2" w:rsidP="00225056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25056">
                    <w:rPr>
                      <w:rFonts w:ascii="Comic Sans MS" w:hAnsi="Comic Sans MS"/>
                      <w:sz w:val="20"/>
                      <w:szCs w:val="20"/>
                    </w:rPr>
                    <w:t>Cümlelerinde öğeleri doğru kullanır.</w:t>
                  </w:r>
                </w:p>
                <w:p w:rsidR="007473A2" w:rsidRPr="00225056" w:rsidRDefault="007473A2" w:rsidP="00225056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2505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6:</w:t>
                  </w:r>
                  <w:r w:rsidRPr="00225056">
                    <w:rPr>
                      <w:rFonts w:ascii="Comic Sans MS" w:hAnsi="Comic Sans MS"/>
                      <w:sz w:val="20"/>
                      <w:szCs w:val="20"/>
                    </w:rPr>
                    <w:t xml:space="preserve"> Sözcük dağarcığını geliştirir.</w:t>
                  </w:r>
                </w:p>
                <w:p w:rsidR="007473A2" w:rsidRPr="00225056" w:rsidRDefault="007473A2" w:rsidP="00225056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25056"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Göstergeleri:Dinlediklerinde yeni olan sözcükleri fark eder ve sözcüklerin anlamlarını sorar.Sözcükleri hatırlar ve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S</w:t>
                  </w:r>
                  <w:r w:rsidRPr="00225056">
                    <w:rPr>
                      <w:rFonts w:ascii="Comic Sans MS" w:hAnsi="Comic Sans MS"/>
                      <w:sz w:val="20"/>
                      <w:szCs w:val="20"/>
                    </w:rPr>
                    <w:t xml:space="preserve">özcüklerin anlamını söyler.Yeni öğrendiği sözcükleri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  <w:r w:rsidRPr="00225056">
                    <w:rPr>
                      <w:rFonts w:ascii="Comic Sans MS" w:hAnsi="Comic Sans MS"/>
                      <w:sz w:val="20"/>
                      <w:szCs w:val="20"/>
                    </w:rPr>
                    <w:t xml:space="preserve">nlamlarına uygun olarak kullanır. Zıt anlamlı sözcükleri kullanır.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Eş anlamlı sözcükleri kullanır.</w:t>
                  </w:r>
                  <w:r w:rsidRPr="00225056">
                    <w:rPr>
                      <w:rFonts w:ascii="Comic Sans MS" w:hAnsi="Comic Sans MS"/>
                      <w:sz w:val="20"/>
                      <w:szCs w:val="20"/>
                    </w:rPr>
                    <w:t xml:space="preserve">Eş sesli sözcükleri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K</w:t>
                  </w:r>
                  <w:r w:rsidRPr="00225056">
                    <w:rPr>
                      <w:rFonts w:ascii="Comic Sans MS" w:hAnsi="Comic Sans MS"/>
                      <w:sz w:val="20"/>
                      <w:szCs w:val="20"/>
                    </w:rPr>
                    <w:t>ullanır.</w:t>
                  </w:r>
                </w:p>
                <w:p w:rsidR="007473A2" w:rsidRPr="00225056" w:rsidRDefault="007473A2" w:rsidP="00225056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2505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10:</w:t>
                  </w:r>
                  <w:r w:rsidRPr="00225056">
                    <w:rPr>
                      <w:rFonts w:ascii="Comic Sans MS" w:hAnsi="Comic Sans MS"/>
                      <w:sz w:val="20"/>
                      <w:szCs w:val="20"/>
                    </w:rPr>
                    <w:t xml:space="preserve"> Görsel materyalleri okur.</w:t>
                  </w:r>
                </w:p>
                <w:p w:rsidR="007473A2" w:rsidRPr="00225056" w:rsidRDefault="007473A2" w:rsidP="00225056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25056">
                    <w:rPr>
                      <w:rFonts w:ascii="Comic Sans MS" w:hAnsi="Comic Sans MS"/>
                      <w:sz w:val="20"/>
                      <w:szCs w:val="20"/>
                    </w:rPr>
                    <w:t>Göstergeleri:Görsel materyalleri inceler.</w:t>
                  </w:r>
                </w:p>
                <w:p w:rsidR="007473A2" w:rsidRPr="008363E8" w:rsidRDefault="007473A2" w:rsidP="008363E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13.9pt;margin-top:3.85pt;width:423.25pt;height:432.4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">
            <v:textbox>
              <w:txbxContent>
                <w:p w:rsidR="007473A2" w:rsidRDefault="007473A2" w:rsidP="009A29DF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7473A2" w:rsidRPr="00665267" w:rsidRDefault="007473A2" w:rsidP="0066526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65267">
                    <w:rPr>
                      <w:rFonts w:ascii="Comic Sans MS" w:hAnsi="Comic Sans MS"/>
                      <w:sz w:val="20"/>
                      <w:szCs w:val="20"/>
                    </w:rPr>
                    <w:t>“Gökyüzü Ana” adlı parmak oyunu oynanır.</w:t>
                  </w:r>
                </w:p>
                <w:p w:rsidR="007473A2" w:rsidRPr="00665267" w:rsidRDefault="007473A2" w:rsidP="0066526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65267">
                    <w:rPr>
                      <w:rFonts w:ascii="Comic Sans MS" w:hAnsi="Comic Sans MS"/>
                      <w:sz w:val="20"/>
                      <w:szCs w:val="20"/>
                    </w:rPr>
                    <w:t xml:space="preserve">Ben gökyüzü anayım,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</w:t>
                  </w:r>
                  <w:r w:rsidRPr="00665267">
                    <w:rPr>
                      <w:rFonts w:ascii="Comic Sans MS" w:hAnsi="Comic Sans MS"/>
                      <w:sz w:val="20"/>
                      <w:szCs w:val="20"/>
                    </w:rPr>
                    <w:t>(Gökyüzü gösterilerek, anne sevecenliğinde konuşulur.)</w:t>
                  </w:r>
                </w:p>
                <w:p w:rsidR="007473A2" w:rsidRPr="00665267" w:rsidRDefault="007473A2" w:rsidP="0066526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65267">
                    <w:rPr>
                      <w:rFonts w:ascii="Comic Sans MS" w:hAnsi="Comic Sans MS"/>
                      <w:sz w:val="20"/>
                      <w:szCs w:val="20"/>
                    </w:rPr>
                    <w:t xml:space="preserve">Sizi çocuklarımla tanıştırayım.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Pr="00665267">
                    <w:rPr>
                      <w:rFonts w:ascii="Comic Sans MS" w:hAnsi="Comic Sans MS"/>
                      <w:sz w:val="20"/>
                      <w:szCs w:val="20"/>
                    </w:rPr>
                    <w:t>(El parmakları oynatılır.)</w:t>
                  </w:r>
                </w:p>
                <w:p w:rsidR="007473A2" w:rsidRPr="00665267" w:rsidRDefault="007473A2" w:rsidP="0066526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65267">
                    <w:rPr>
                      <w:rFonts w:ascii="Comic Sans MS" w:hAnsi="Comic Sans MS"/>
                      <w:sz w:val="20"/>
                      <w:szCs w:val="20"/>
                    </w:rPr>
                    <w:t>Önce hangisinden başlayayım?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Pr="00665267">
                    <w:rPr>
                      <w:rFonts w:ascii="Comic Sans MS" w:hAnsi="Comic Sans MS"/>
                      <w:sz w:val="20"/>
                      <w:szCs w:val="20"/>
                    </w:rPr>
                    <w:t xml:space="preserve"> (Soru sorma hareketi yapılır.)</w:t>
                  </w:r>
                </w:p>
                <w:p w:rsidR="007473A2" w:rsidRPr="00665267" w:rsidRDefault="007473A2" w:rsidP="0066526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65267">
                    <w:rPr>
                      <w:rFonts w:ascii="Comic Sans MS" w:hAnsi="Comic Sans MS"/>
                      <w:sz w:val="20"/>
                      <w:szCs w:val="20"/>
                    </w:rPr>
                    <w:t xml:space="preserve">Haydi yağmuru çağırayım,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</w:t>
                  </w:r>
                  <w:r w:rsidRPr="00665267">
                    <w:rPr>
                      <w:rFonts w:ascii="Comic Sans MS" w:hAnsi="Comic Sans MS"/>
                      <w:sz w:val="20"/>
                      <w:szCs w:val="20"/>
                    </w:rPr>
                    <w:t>(Sağ başparmak ileri geri hareket ettirilir.)</w:t>
                  </w:r>
                </w:p>
                <w:p w:rsidR="007473A2" w:rsidRPr="00665267" w:rsidRDefault="007473A2" w:rsidP="0066526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65267">
                    <w:rPr>
                      <w:rFonts w:ascii="Comic Sans MS" w:hAnsi="Comic Sans MS"/>
                      <w:sz w:val="20"/>
                      <w:szCs w:val="20"/>
                    </w:rPr>
                    <w:t xml:space="preserve">Yağmur başladı şıp şıp şıp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</w:t>
                  </w:r>
                  <w:r w:rsidRPr="00665267">
                    <w:rPr>
                      <w:rFonts w:ascii="Comic Sans MS" w:hAnsi="Comic Sans MS"/>
                      <w:sz w:val="20"/>
                      <w:szCs w:val="20"/>
                    </w:rPr>
                    <w:t>(Parmaklarla yağmur hareketi yapılır.)</w:t>
                  </w:r>
                </w:p>
                <w:p w:rsidR="007473A2" w:rsidRPr="00665267" w:rsidRDefault="007473A2" w:rsidP="0066526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65267">
                    <w:rPr>
                      <w:rFonts w:ascii="Comic Sans MS" w:hAnsi="Comic Sans MS"/>
                      <w:sz w:val="20"/>
                      <w:szCs w:val="20"/>
                    </w:rPr>
                    <w:t>Rüzgar esiyor vuuuuv…vuuuuuv…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Pr="00665267">
                    <w:rPr>
                      <w:rFonts w:ascii="Comic Sans MS" w:hAnsi="Comic Sans MS"/>
                      <w:sz w:val="20"/>
                      <w:szCs w:val="20"/>
                    </w:rPr>
                    <w:t>(Ses verilerek kollar yana açılır, beden sağa sola sallanır.)</w:t>
                  </w:r>
                </w:p>
                <w:p w:rsidR="007473A2" w:rsidRPr="00665267" w:rsidRDefault="007473A2" w:rsidP="0066526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65267">
                    <w:rPr>
                      <w:rFonts w:ascii="Comic Sans MS" w:hAnsi="Comic Sans MS"/>
                      <w:sz w:val="20"/>
                      <w:szCs w:val="20"/>
                    </w:rPr>
                    <w:t>Damlaları uçuruyor.</w:t>
                  </w:r>
                </w:p>
                <w:p w:rsidR="007473A2" w:rsidRPr="00665267" w:rsidRDefault="007473A2" w:rsidP="0066526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65267">
                    <w:rPr>
                      <w:rFonts w:ascii="Comic Sans MS" w:hAnsi="Comic Sans MS"/>
                      <w:sz w:val="20"/>
                      <w:szCs w:val="20"/>
                    </w:rPr>
                    <w:t>İşte kar da yağıyor.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</w:t>
                  </w:r>
                  <w:r w:rsidRPr="00665267">
                    <w:rPr>
                      <w:rFonts w:ascii="Comic Sans MS" w:hAnsi="Comic Sans MS"/>
                      <w:sz w:val="20"/>
                      <w:szCs w:val="20"/>
                    </w:rPr>
                    <w:t>(Eller yukarıdan aşağı doğru sallanır.)</w:t>
                  </w:r>
                </w:p>
                <w:p w:rsidR="007473A2" w:rsidRPr="00665267" w:rsidRDefault="007473A2" w:rsidP="0066526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65267">
                    <w:rPr>
                      <w:rFonts w:ascii="Comic Sans MS" w:hAnsi="Comic Sans MS"/>
                      <w:sz w:val="20"/>
                      <w:szCs w:val="20"/>
                    </w:rPr>
                    <w:t>Çocuklar biraz üşüyor.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</w:t>
                  </w:r>
                  <w:r w:rsidRPr="00665267">
                    <w:rPr>
                      <w:rFonts w:ascii="Comic Sans MS" w:hAnsi="Comic Sans MS"/>
                      <w:sz w:val="20"/>
                      <w:szCs w:val="20"/>
                    </w:rPr>
                    <w:t>(Üşüme hareketi yapılır.)</w:t>
                  </w:r>
                </w:p>
                <w:p w:rsidR="007473A2" w:rsidRPr="00665267" w:rsidRDefault="007473A2" w:rsidP="0066526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65267">
                    <w:rPr>
                      <w:rFonts w:ascii="Comic Sans MS" w:hAnsi="Comic Sans MS"/>
                      <w:sz w:val="20"/>
                      <w:szCs w:val="20"/>
                    </w:rPr>
                    <w:t xml:space="preserve">Güneş kızım gelince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</w:t>
                  </w:r>
                  <w:r w:rsidRPr="00665267">
                    <w:rPr>
                      <w:rFonts w:ascii="Comic Sans MS" w:hAnsi="Comic Sans MS"/>
                      <w:sz w:val="20"/>
                      <w:szCs w:val="20"/>
                    </w:rPr>
                    <w:t>(Sevinçle, eller daire gibi yapılır.)</w:t>
                  </w:r>
                </w:p>
                <w:p w:rsidR="007473A2" w:rsidRDefault="007473A2" w:rsidP="0066526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65267">
                    <w:rPr>
                      <w:rFonts w:ascii="Comic Sans MS" w:hAnsi="Comic Sans MS"/>
                      <w:sz w:val="20"/>
                      <w:szCs w:val="20"/>
                    </w:rPr>
                    <w:t xml:space="preserve">Karlar gider sessizce.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</w:t>
                  </w:r>
                  <w:r w:rsidRPr="00665267">
                    <w:rPr>
                      <w:rFonts w:ascii="Comic Sans MS" w:hAnsi="Comic Sans MS"/>
                      <w:sz w:val="20"/>
                      <w:szCs w:val="20"/>
                    </w:rPr>
                    <w:t>(El sallanır.)</w:t>
                  </w:r>
                </w:p>
                <w:p w:rsidR="007473A2" w:rsidRPr="00665267" w:rsidRDefault="007473A2" w:rsidP="009B1798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65267">
                    <w:rPr>
                      <w:rFonts w:ascii="Comic Sans MS" w:hAnsi="Comic Sans MS"/>
                      <w:sz w:val="20"/>
                      <w:szCs w:val="20"/>
                    </w:rPr>
                    <w:t>Eksik Olanı Bulma</w:t>
                  </w:r>
                </w:p>
                <w:p w:rsidR="007473A2" w:rsidRPr="00665267" w:rsidRDefault="007473A2" w:rsidP="0066526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65267">
                    <w:rPr>
                      <w:rFonts w:ascii="Comic Sans MS" w:hAnsi="Comic Sans MS"/>
                      <w:sz w:val="20"/>
                      <w:szCs w:val="20"/>
                    </w:rPr>
                    <w:t>Renkleri birbirinden farklı olan tarak, saç fırçası, kurdele gibi değişik bir grup eşya ortaya konur.</w:t>
                  </w:r>
                  <w:r w:rsidRPr="00665267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Çocuklar bunlara dikkatle bakar. Bir ebe seçilir. Ebe dışarı çıkar. Eşyalardan biri, bir çocuğun üzerinde saklanır.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665267">
                    <w:rPr>
                      <w:rFonts w:ascii="Comic Sans MS" w:hAnsi="Comic Sans MS"/>
                      <w:sz w:val="20"/>
                      <w:szCs w:val="20"/>
                    </w:rPr>
                    <w:t xml:space="preserve">Ebe içeriye çağırılır. Hangi eşyanın çocukta olduğu sorulur. Ebe, eşyanın saklı olduğu çocuğa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yaklaşınca eller hızla vurulur. </w:t>
                  </w:r>
                  <w:r w:rsidRPr="00665267">
                    <w:rPr>
                      <w:rFonts w:ascii="Comic Sans MS" w:hAnsi="Comic Sans MS"/>
                      <w:sz w:val="20"/>
                      <w:szCs w:val="20"/>
                    </w:rPr>
                    <w:t>Uzaklaştıkça yavaş yavaş vurulur. Yaklaşınca hızlanır. Eşya bulunduğunda, bulan çocuk ebe olur.</w:t>
                  </w:r>
                </w:p>
                <w:p w:rsidR="007473A2" w:rsidRPr="00665267" w:rsidRDefault="007473A2" w:rsidP="009B1798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K</w:t>
                  </w:r>
                  <w:bookmarkStart w:id="0" w:name="_GoBack"/>
                  <w:bookmarkEnd w:id="0"/>
                  <w:r>
                    <w:rPr>
                      <w:rFonts w:ascii="Comic Sans MS" w:hAnsi="Comic Sans MS"/>
                      <w:sz w:val="20"/>
                      <w:szCs w:val="20"/>
                    </w:rPr>
                    <w:t>AR TANESİ</w:t>
                  </w:r>
                </w:p>
                <w:p w:rsidR="007473A2" w:rsidRDefault="007473A2" w:rsidP="0066526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65267">
                    <w:rPr>
                      <w:rFonts w:ascii="Comic Sans MS" w:hAnsi="Comic Sans MS"/>
                      <w:sz w:val="20"/>
                      <w:szCs w:val="20"/>
                    </w:rPr>
                    <w:t>Çocuklardan bulutların arasından henüz y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ere düşmemiş bir  kar tanesi </w:t>
                  </w:r>
                  <w:r w:rsidRPr="00665267">
                    <w:rPr>
                      <w:rFonts w:ascii="Comic Sans MS" w:hAnsi="Comic Sans MS"/>
                      <w:sz w:val="20"/>
                      <w:szCs w:val="20"/>
                    </w:rPr>
                    <w:t>olduklarını düşünmeleri ve bundan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sonra neler olabileceğini </w:t>
                  </w:r>
                  <w:r w:rsidRPr="00665267">
                    <w:rPr>
                      <w:rFonts w:ascii="Comic Sans MS" w:hAnsi="Comic Sans MS"/>
                      <w:sz w:val="20"/>
                      <w:szCs w:val="20"/>
                    </w:rPr>
                    <w:t xml:space="preserve"> düşünerek resmini çizmeleri ve anlatmaları istenir.</w:t>
                  </w:r>
                </w:p>
                <w:p w:rsidR="007473A2" w:rsidRDefault="007473A2" w:rsidP="0066526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7473A2" w:rsidRPr="00FC690C" w:rsidRDefault="007473A2" w:rsidP="00EF1A06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7473A2" w:rsidRPr="00FC690C" w:rsidRDefault="007473A2">
      <w:pPr>
        <w:rPr>
          <w:rFonts w:ascii="Comic Sans MS" w:hAnsi="Comic Sans MS"/>
          <w:sz w:val="20"/>
          <w:szCs w:val="20"/>
        </w:rPr>
      </w:pPr>
      <w:r w:rsidRPr="00FC690C">
        <w:rPr>
          <w:rFonts w:ascii="Comic Sans MS" w:hAnsi="Comic Sans MS"/>
          <w:sz w:val="20"/>
          <w:szCs w:val="20"/>
        </w:rPr>
        <w:br w:type="page"/>
      </w:r>
    </w:p>
    <w:p w:rsidR="007473A2" w:rsidRDefault="007473A2" w:rsidP="00901C4C">
      <w:pPr>
        <w:pStyle w:val="ListParagraph"/>
        <w:rPr>
          <w:szCs w:val="20"/>
        </w:rPr>
      </w:pPr>
      <w:r>
        <w:rPr>
          <w:noProof/>
        </w:rPr>
        <w:pict>
          <v:shape id="Text Box 7" o:spid="_x0000_s1028" type="#_x0000_t202" style="position:absolute;left:0;text-align:left;margin-left:329.65pt;margin-top:-54.15pt;width:398.25pt;height:92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">
            <v:textbox>
              <w:txbxContent>
                <w:p w:rsidR="007473A2" w:rsidRDefault="007473A2" w:rsidP="00363B8E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DEĞERLENDİRME</w:t>
                  </w:r>
                </w:p>
                <w:p w:rsidR="007473A2" w:rsidRPr="00F86003" w:rsidRDefault="007473A2" w:rsidP="00363B8E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86003">
                    <w:rPr>
                      <w:rFonts w:ascii="Comic Sans MS" w:hAnsi="Comic Sans MS"/>
                      <w:sz w:val="20"/>
                      <w:szCs w:val="20"/>
                    </w:rPr>
                    <w:t>Parmak oyununda hangi olaylar anlatılıyor?</w:t>
                  </w:r>
                </w:p>
                <w:p w:rsidR="007473A2" w:rsidRPr="00F86003" w:rsidRDefault="007473A2" w:rsidP="00363B8E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86003">
                    <w:rPr>
                      <w:rFonts w:ascii="Comic Sans MS" w:hAnsi="Comic Sans MS"/>
                      <w:sz w:val="20"/>
                      <w:szCs w:val="20"/>
                    </w:rPr>
                    <w:t>Parmak izlerimiz herkesin aynı mıdır?</w:t>
                  </w:r>
                </w:p>
                <w:p w:rsidR="007473A2" w:rsidRPr="00F86003" w:rsidRDefault="007473A2" w:rsidP="00363B8E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86003">
                    <w:rPr>
                      <w:rFonts w:ascii="Comic Sans MS" w:hAnsi="Comic Sans MS"/>
                      <w:sz w:val="20"/>
                      <w:szCs w:val="20"/>
                    </w:rPr>
                    <w:t>Kar tanesi sence neler yaşamış olabilir?</w:t>
                  </w:r>
                </w:p>
                <w:p w:rsidR="007473A2" w:rsidRPr="00F86003" w:rsidRDefault="007473A2" w:rsidP="00363B8E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Eğitim seti 2. Sayı/ </w:t>
                  </w:r>
                  <w:r w:rsidRPr="00F86003">
                    <w:rPr>
                      <w:rFonts w:ascii="Comic Sans MS" w:hAnsi="Comic Sans MS"/>
                      <w:sz w:val="20"/>
                      <w:szCs w:val="20"/>
                    </w:rPr>
                    <w:t>45.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46. </w:t>
                  </w:r>
                  <w:r w:rsidRPr="00F86003">
                    <w:rPr>
                      <w:rFonts w:ascii="Comic Sans MS" w:hAnsi="Comic Sans MS"/>
                      <w:sz w:val="20"/>
                      <w:szCs w:val="20"/>
                    </w:rPr>
                    <w:t>sayfalar yapılır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left:0;text-align:left;margin-left:-2.6pt;margin-top:-54.15pt;width:305.75pt;height:92.2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">
            <v:textbox>
              <w:txbxContent>
                <w:p w:rsidR="007473A2" w:rsidRDefault="007473A2" w:rsidP="00FD3B3D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901C4C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MATERYALLER </w:t>
                  </w:r>
                </w:p>
                <w:p w:rsidR="007473A2" w:rsidRPr="00901C4C" w:rsidRDefault="007473A2" w:rsidP="00FD3B3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  <w:p w:rsidR="007473A2" w:rsidRDefault="007473A2" w:rsidP="00FD3B3D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901C4C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</w:t>
                  </w:r>
                </w:p>
                <w:p w:rsidR="007473A2" w:rsidRPr="00901C4C" w:rsidRDefault="007473A2" w:rsidP="00FD3B3D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</w:p>
                <w:p w:rsidR="007473A2" w:rsidRPr="00FD7EA9" w:rsidRDefault="007473A2" w:rsidP="00FD3B3D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7473A2" w:rsidRPr="00040E04" w:rsidRDefault="007473A2" w:rsidP="00FD3B3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</w:p>
    <w:p w:rsidR="007473A2" w:rsidRPr="007F7852" w:rsidRDefault="007473A2" w:rsidP="007F7852"/>
    <w:p w:rsidR="007473A2" w:rsidRPr="007F7852" w:rsidRDefault="007473A2" w:rsidP="007F7852"/>
    <w:p w:rsidR="007473A2" w:rsidRDefault="007473A2" w:rsidP="00930295">
      <w:pPr>
        <w:pStyle w:val="NoSpacing"/>
      </w:pPr>
      <w:r>
        <w:rPr>
          <w:noProof/>
        </w:rPr>
        <w:pict>
          <v:shape id="Text Box 6" o:spid="_x0000_s1030" type="#_x0000_t202" style="position:absolute;margin-left:-2.6pt;margin-top:11.75pt;width:339pt;height:65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">
            <v:textbox>
              <w:txbxContent>
                <w:p w:rsidR="007473A2" w:rsidRDefault="007473A2" w:rsidP="00FC690C">
                  <w:pPr>
                    <w:pStyle w:val="ListParagrap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01C4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AİLE KATILIMI</w:t>
                  </w:r>
                </w:p>
                <w:p w:rsidR="007473A2" w:rsidRPr="00901C4C" w:rsidRDefault="007473A2" w:rsidP="00901C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01C4C">
                    <w:rPr>
                      <w:rFonts w:ascii="Comic Sans MS" w:hAnsi="Comic Sans MS"/>
                      <w:sz w:val="20"/>
                      <w:szCs w:val="20"/>
                    </w:rPr>
                    <w:t xml:space="preserve"> Ailelerden çocuklarıyla birlikte evde,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yolda </w:t>
                  </w:r>
                  <w:r w:rsidRPr="00901C4C">
                    <w:rPr>
                      <w:rFonts w:ascii="Comic Sans MS" w:hAnsi="Comic Sans MS"/>
                      <w:sz w:val="20"/>
                      <w:szCs w:val="20"/>
                    </w:rPr>
                    <w:t>üçgene benzeyen şekiller hakkında konuşmaları istenir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9" o:spid="_x0000_s1031" type="#_x0000_t202" style="position:absolute;margin-left:358.15pt;margin-top:11.8pt;width:347.25pt;height:65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">
            <v:textbox>
              <w:txbxContent>
                <w:p w:rsidR="007473A2" w:rsidRPr="00040E04" w:rsidRDefault="007473A2" w:rsidP="00040E0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40E0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</w:p>
                <w:p w:rsidR="007473A2" w:rsidRPr="00040E04" w:rsidRDefault="007473A2" w:rsidP="00040E0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40E04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</w:p>
    <w:p w:rsidR="007473A2" w:rsidRDefault="007473A2" w:rsidP="00930295">
      <w:pPr>
        <w:pStyle w:val="NoSpacing"/>
      </w:pPr>
    </w:p>
    <w:p w:rsidR="007473A2" w:rsidRDefault="007473A2" w:rsidP="00930295">
      <w:pPr>
        <w:pStyle w:val="NoSpacing"/>
      </w:pPr>
    </w:p>
    <w:p w:rsidR="007473A2" w:rsidRDefault="007473A2" w:rsidP="00930295">
      <w:pPr>
        <w:pStyle w:val="NoSpacing"/>
      </w:pPr>
    </w:p>
    <w:p w:rsidR="007473A2" w:rsidRDefault="007473A2" w:rsidP="00930295">
      <w:pPr>
        <w:pStyle w:val="NoSpacing"/>
      </w:pPr>
    </w:p>
    <w:p w:rsidR="007473A2" w:rsidRDefault="007473A2" w:rsidP="00930295">
      <w:pPr>
        <w:pStyle w:val="NoSpacing"/>
      </w:pPr>
    </w:p>
    <w:p w:rsidR="007473A2" w:rsidRDefault="007473A2" w:rsidP="00930295">
      <w:pPr>
        <w:pStyle w:val="NoSpacing"/>
      </w:pPr>
    </w:p>
    <w:p w:rsidR="007473A2" w:rsidRPr="007F7852" w:rsidRDefault="007473A2" w:rsidP="00930295">
      <w:pPr>
        <w:pStyle w:val="NoSpacing"/>
      </w:pPr>
    </w:p>
    <w:sectPr w:rsidR="007473A2" w:rsidRPr="007F7852" w:rsidSect="00FD7EA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3A2" w:rsidRDefault="007473A2" w:rsidP="00806A98">
      <w:pPr>
        <w:spacing w:after="0" w:line="240" w:lineRule="auto"/>
      </w:pPr>
      <w:r>
        <w:separator/>
      </w:r>
    </w:p>
  </w:endnote>
  <w:endnote w:type="continuationSeparator" w:id="0">
    <w:p w:rsidR="007473A2" w:rsidRDefault="007473A2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3A2" w:rsidRDefault="007473A2" w:rsidP="00806A98">
      <w:pPr>
        <w:spacing w:after="0" w:line="240" w:lineRule="auto"/>
      </w:pPr>
      <w:r>
        <w:separator/>
      </w:r>
    </w:p>
  </w:footnote>
  <w:footnote w:type="continuationSeparator" w:id="0">
    <w:p w:rsidR="007473A2" w:rsidRDefault="007473A2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01395B"/>
    <w:multiLevelType w:val="hybridMultilevel"/>
    <w:tmpl w:val="3CF4AEB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3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5"/>
  </w:num>
  <w:num w:numId="4">
    <w:abstractNumId w:val="6"/>
  </w:num>
  <w:num w:numId="5">
    <w:abstractNumId w:val="13"/>
  </w:num>
  <w:num w:numId="6">
    <w:abstractNumId w:val="0"/>
  </w:num>
  <w:num w:numId="7">
    <w:abstractNumId w:val="12"/>
  </w:num>
  <w:num w:numId="8">
    <w:abstractNumId w:val="9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1"/>
  </w:num>
  <w:num w:numId="14">
    <w:abstractNumId w:val="14"/>
  </w:num>
  <w:num w:numId="15">
    <w:abstractNumId w:val="8"/>
  </w:num>
  <w:num w:numId="16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3561E"/>
    <w:rsid w:val="00040E04"/>
    <w:rsid w:val="000614C2"/>
    <w:rsid w:val="00061DD9"/>
    <w:rsid w:val="00067876"/>
    <w:rsid w:val="000867DE"/>
    <w:rsid w:val="000F2E37"/>
    <w:rsid w:val="00113F35"/>
    <w:rsid w:val="00160FC6"/>
    <w:rsid w:val="00165788"/>
    <w:rsid w:val="0018560E"/>
    <w:rsid w:val="001A45E0"/>
    <w:rsid w:val="001C4568"/>
    <w:rsid w:val="001C52DB"/>
    <w:rsid w:val="001D160D"/>
    <w:rsid w:val="001E33EE"/>
    <w:rsid w:val="001F1A87"/>
    <w:rsid w:val="001F341C"/>
    <w:rsid w:val="001F4B0C"/>
    <w:rsid w:val="002134AD"/>
    <w:rsid w:val="00216154"/>
    <w:rsid w:val="002201E3"/>
    <w:rsid w:val="00225056"/>
    <w:rsid w:val="002A1BCC"/>
    <w:rsid w:val="002B5687"/>
    <w:rsid w:val="002C40DB"/>
    <w:rsid w:val="002D0A5C"/>
    <w:rsid w:val="002D0BD8"/>
    <w:rsid w:val="0030759F"/>
    <w:rsid w:val="0036147E"/>
    <w:rsid w:val="00363B8E"/>
    <w:rsid w:val="003A2AC5"/>
    <w:rsid w:val="003C0F4A"/>
    <w:rsid w:val="003C2C8A"/>
    <w:rsid w:val="003C2D3A"/>
    <w:rsid w:val="003E254C"/>
    <w:rsid w:val="00411C7A"/>
    <w:rsid w:val="00415E27"/>
    <w:rsid w:val="00430623"/>
    <w:rsid w:val="004439DD"/>
    <w:rsid w:val="00445C4B"/>
    <w:rsid w:val="00446ED2"/>
    <w:rsid w:val="00455396"/>
    <w:rsid w:val="004B775F"/>
    <w:rsid w:val="004C5BC8"/>
    <w:rsid w:val="004D71CA"/>
    <w:rsid w:val="004E21F3"/>
    <w:rsid w:val="004F21E0"/>
    <w:rsid w:val="004F353B"/>
    <w:rsid w:val="00504F68"/>
    <w:rsid w:val="005141F5"/>
    <w:rsid w:val="00521BB8"/>
    <w:rsid w:val="00527203"/>
    <w:rsid w:val="00552169"/>
    <w:rsid w:val="0056685D"/>
    <w:rsid w:val="00577EBE"/>
    <w:rsid w:val="005B1E48"/>
    <w:rsid w:val="005B492E"/>
    <w:rsid w:val="005D35FA"/>
    <w:rsid w:val="005F1EAF"/>
    <w:rsid w:val="00606435"/>
    <w:rsid w:val="00610743"/>
    <w:rsid w:val="0064489B"/>
    <w:rsid w:val="00646FE0"/>
    <w:rsid w:val="00665267"/>
    <w:rsid w:val="006C11F1"/>
    <w:rsid w:val="006D28C4"/>
    <w:rsid w:val="006D6401"/>
    <w:rsid w:val="006E770A"/>
    <w:rsid w:val="00742F31"/>
    <w:rsid w:val="007473A2"/>
    <w:rsid w:val="00764F63"/>
    <w:rsid w:val="0078120B"/>
    <w:rsid w:val="007F7852"/>
    <w:rsid w:val="00806A98"/>
    <w:rsid w:val="008363E8"/>
    <w:rsid w:val="00843801"/>
    <w:rsid w:val="008510BA"/>
    <w:rsid w:val="0085733F"/>
    <w:rsid w:val="008637FB"/>
    <w:rsid w:val="00892F61"/>
    <w:rsid w:val="008954DA"/>
    <w:rsid w:val="008B46B9"/>
    <w:rsid w:val="008B7296"/>
    <w:rsid w:val="008C00BB"/>
    <w:rsid w:val="008E20FE"/>
    <w:rsid w:val="00901C4C"/>
    <w:rsid w:val="009227C3"/>
    <w:rsid w:val="00930295"/>
    <w:rsid w:val="009319CC"/>
    <w:rsid w:val="009367C8"/>
    <w:rsid w:val="00942E94"/>
    <w:rsid w:val="00954DBC"/>
    <w:rsid w:val="009A20AC"/>
    <w:rsid w:val="009A29DF"/>
    <w:rsid w:val="009A586A"/>
    <w:rsid w:val="009B1798"/>
    <w:rsid w:val="00A0112F"/>
    <w:rsid w:val="00A10CBE"/>
    <w:rsid w:val="00A137A6"/>
    <w:rsid w:val="00A16277"/>
    <w:rsid w:val="00A1779E"/>
    <w:rsid w:val="00A85CB0"/>
    <w:rsid w:val="00A93841"/>
    <w:rsid w:val="00AA44F7"/>
    <w:rsid w:val="00AD00DF"/>
    <w:rsid w:val="00AE3B33"/>
    <w:rsid w:val="00AE611F"/>
    <w:rsid w:val="00B51600"/>
    <w:rsid w:val="00B7069C"/>
    <w:rsid w:val="00BA2AAE"/>
    <w:rsid w:val="00BA482B"/>
    <w:rsid w:val="00BB3A48"/>
    <w:rsid w:val="00BB6E17"/>
    <w:rsid w:val="00BC38D8"/>
    <w:rsid w:val="00BC6104"/>
    <w:rsid w:val="00BE067A"/>
    <w:rsid w:val="00BF66F9"/>
    <w:rsid w:val="00C033AE"/>
    <w:rsid w:val="00C110B3"/>
    <w:rsid w:val="00C36828"/>
    <w:rsid w:val="00C3789F"/>
    <w:rsid w:val="00C64283"/>
    <w:rsid w:val="00C644FA"/>
    <w:rsid w:val="00C66B23"/>
    <w:rsid w:val="00C903B4"/>
    <w:rsid w:val="00CA20A7"/>
    <w:rsid w:val="00CE6E6F"/>
    <w:rsid w:val="00D033D2"/>
    <w:rsid w:val="00D543E1"/>
    <w:rsid w:val="00D714E2"/>
    <w:rsid w:val="00D94A26"/>
    <w:rsid w:val="00DE7345"/>
    <w:rsid w:val="00DF4BEF"/>
    <w:rsid w:val="00DF56FF"/>
    <w:rsid w:val="00E10A90"/>
    <w:rsid w:val="00E1402F"/>
    <w:rsid w:val="00E4402B"/>
    <w:rsid w:val="00E47557"/>
    <w:rsid w:val="00E8439E"/>
    <w:rsid w:val="00E9611D"/>
    <w:rsid w:val="00EC6C15"/>
    <w:rsid w:val="00ED6BD1"/>
    <w:rsid w:val="00ED7DEF"/>
    <w:rsid w:val="00EE47F4"/>
    <w:rsid w:val="00EF1A06"/>
    <w:rsid w:val="00F06AD7"/>
    <w:rsid w:val="00F25426"/>
    <w:rsid w:val="00F300A9"/>
    <w:rsid w:val="00F33645"/>
    <w:rsid w:val="00F41E99"/>
    <w:rsid w:val="00F53DE0"/>
    <w:rsid w:val="00F61B8B"/>
    <w:rsid w:val="00F67397"/>
    <w:rsid w:val="00F86003"/>
    <w:rsid w:val="00F875E3"/>
    <w:rsid w:val="00F91FFA"/>
    <w:rsid w:val="00F92AFE"/>
    <w:rsid w:val="00FC374B"/>
    <w:rsid w:val="00FC690C"/>
    <w:rsid w:val="00FC771F"/>
    <w:rsid w:val="00FD3B3D"/>
    <w:rsid w:val="00FD7EA9"/>
    <w:rsid w:val="00FF0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4E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/>
      <w:b/>
      <w:color w:val="365F91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/>
      <w:b/>
      <w:sz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/>
      <w:sz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uiPriority w:val="99"/>
    <w:rsid w:val="00BB3A48"/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06A98"/>
  </w:style>
  <w:style w:type="paragraph" w:styleId="Footer">
    <w:name w:val="footer"/>
    <w:basedOn w:val="Normal"/>
    <w:link w:val="FooterChar"/>
    <w:uiPriority w:val="99"/>
    <w:semiHidden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06A98"/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/>
      <w:sz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hAnsi="Times New Roman"/>
      <w:sz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/>
      <w:sz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89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9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9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9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52</TotalTime>
  <Pages>3</Pages>
  <Words>133</Words>
  <Characters>759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16</cp:revision>
  <dcterms:created xsi:type="dcterms:W3CDTF">2016-06-14T14:08:00Z</dcterms:created>
  <dcterms:modified xsi:type="dcterms:W3CDTF">2016-08-30T12:18:00Z</dcterms:modified>
</cp:coreProperties>
</file>